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6D1F84" w14:textId="65A10BC3" w:rsidR="00BC17CE" w:rsidRDefault="00BC17CE" w:rsidP="00BC17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66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S6-25102</w:t>
      </w:r>
      <w:r>
        <w:rPr>
          <w:b/>
          <w:i/>
          <w:noProof/>
          <w:sz w:val="28"/>
        </w:rPr>
        <w:t>4</w:t>
      </w:r>
      <w:r>
        <w:rPr>
          <w:b/>
          <w:i/>
          <w:noProof/>
          <w:sz w:val="28"/>
        </w:rPr>
        <w:fldChar w:fldCharType="end"/>
      </w:r>
    </w:p>
    <w:p w14:paraId="745EB9EE" w14:textId="636E4933" w:rsidR="00BC17CE" w:rsidRDefault="00BC17CE" w:rsidP="00BC17C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Stor-Göteborg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7th Apr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11th Apr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  <w:r>
        <w:rPr>
          <w:b/>
          <w:noProof/>
          <w:sz w:val="24"/>
        </w:rPr>
        <w:t>(revision of S6-250025</w:t>
      </w:r>
      <w:r w:rsidRPr="00BC1240">
        <w:rPr>
          <w:b/>
          <w:noProof/>
          <w:sz w:val="24"/>
        </w:rPr>
        <w:t>)</w:t>
      </w:r>
    </w:p>
    <w:p w14:paraId="710FDB64" w14:textId="77777777" w:rsidR="00BC17CE" w:rsidRDefault="00BC17CE" w:rsidP="00BC17CE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086075F4" w14:textId="77777777" w:rsidR="00BC17CE" w:rsidRDefault="00BC17CE" w:rsidP="00BC17CE">
      <w:pPr>
        <w:rPr>
          <w:rFonts w:ascii="Arial" w:hAnsi="Arial"/>
        </w:rPr>
      </w:pPr>
    </w:p>
    <w:p w14:paraId="676CBE4F" w14:textId="77777777" w:rsidR="006A4890" w:rsidRDefault="006A4890" w:rsidP="006A4890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Airbus</w:t>
      </w:r>
    </w:p>
    <w:p w14:paraId="51CDCCB7" w14:textId="345C2B45" w:rsidR="006A4890" w:rsidRPr="00693E3A" w:rsidRDefault="006A4890" w:rsidP="006A4890">
      <w:pPr>
        <w:spacing w:after="120"/>
        <w:ind w:left="1985" w:hanging="1985"/>
        <w:rPr>
          <w:rFonts w:ascii="Arial" w:hAnsi="Arial" w:cs="Arial"/>
          <w:b/>
          <w:bCs/>
        </w:rPr>
      </w:pPr>
      <w:r w:rsidRPr="00693E3A">
        <w:rPr>
          <w:rFonts w:ascii="Arial" w:hAnsi="Arial" w:cs="Arial"/>
          <w:b/>
          <w:bCs/>
        </w:rPr>
        <w:t>Title:</w:t>
      </w:r>
      <w:r w:rsidRPr="00693E3A">
        <w:rPr>
          <w:rFonts w:ascii="Arial" w:hAnsi="Arial" w:cs="Arial"/>
          <w:b/>
          <w:bCs/>
        </w:rPr>
        <w:tab/>
        <w:t xml:space="preserve">Pseudo-CR on </w:t>
      </w:r>
      <w:r w:rsidR="00693E3A" w:rsidRPr="00693E3A">
        <w:rPr>
          <w:rFonts w:ascii="Arial" w:hAnsi="Arial" w:cs="Arial"/>
          <w:b/>
          <w:bCs/>
          <w:lang w:val="en-US"/>
        </w:rPr>
        <w:t>Skeleton for TR 23700-39</w:t>
      </w:r>
    </w:p>
    <w:p w14:paraId="5F337786" w14:textId="16C262DB" w:rsidR="006A4890" w:rsidRDefault="006A4890" w:rsidP="006A489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</w:t>
      </w:r>
      <w:r w:rsidR="00C37DD3">
        <w:rPr>
          <w:rFonts w:ascii="Arial" w:hAnsi="Arial" w:cs="Arial"/>
          <w:b/>
          <w:bCs/>
        </w:rPr>
        <w:t>700-39</w:t>
      </w:r>
    </w:p>
    <w:p w14:paraId="547D30DC" w14:textId="22E04F65" w:rsidR="006A4890" w:rsidRPr="00C524DD" w:rsidRDefault="006A4890" w:rsidP="006A489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37DD3">
        <w:rPr>
          <w:rFonts w:ascii="Arial" w:hAnsi="Arial" w:cs="Arial"/>
          <w:b/>
          <w:bCs/>
        </w:rPr>
        <w:t>9.2</w:t>
      </w:r>
    </w:p>
    <w:p w14:paraId="61C85850" w14:textId="77777777" w:rsidR="006A4890" w:rsidRDefault="006A4890" w:rsidP="006A489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5DF0E095" w14:textId="77777777" w:rsidR="006A4890" w:rsidRPr="00693E3A" w:rsidRDefault="006A4890" w:rsidP="006A489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93E3A">
        <w:rPr>
          <w:rFonts w:ascii="Arial" w:hAnsi="Arial" w:cs="Arial"/>
          <w:b/>
          <w:bCs/>
          <w:lang w:val="en-US"/>
        </w:rPr>
        <w:t>Contact:</w:t>
      </w:r>
      <w:r w:rsidRPr="00693E3A">
        <w:rPr>
          <w:rFonts w:ascii="Arial" w:hAnsi="Arial" w:cs="Arial"/>
          <w:b/>
          <w:bCs/>
          <w:lang w:val="en-US"/>
        </w:rPr>
        <w:tab/>
        <w:t>Jukka Vialen (</w:t>
      </w:r>
      <w:hyperlink r:id="rId6" w:history="1">
        <w:r w:rsidRPr="00693E3A">
          <w:rPr>
            <w:rStyle w:val="Hyperlink"/>
            <w:rFonts w:ascii="Arial" w:hAnsi="Arial" w:cs="Arial"/>
            <w:b/>
            <w:bCs/>
            <w:lang w:val="en-US"/>
          </w:rPr>
          <w:t>jukka.vialen@airbus.com</w:t>
        </w:r>
      </w:hyperlink>
      <w:r w:rsidRPr="00693E3A">
        <w:rPr>
          <w:rFonts w:ascii="Arial" w:hAnsi="Arial" w:cs="Arial"/>
          <w:b/>
          <w:bCs/>
          <w:lang w:val="en-US"/>
        </w:rPr>
        <w:t>)</w:t>
      </w:r>
    </w:p>
    <w:p w14:paraId="7CE4A711" w14:textId="77777777" w:rsidR="006A4890" w:rsidRPr="00693E3A" w:rsidRDefault="006A4890" w:rsidP="006A489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AEA2970" w14:textId="77777777" w:rsidR="006A4890" w:rsidRPr="00693E3A" w:rsidRDefault="006A4890" w:rsidP="006A489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444AE0A" w14:textId="77777777" w:rsidR="006A4890" w:rsidRPr="00693E3A" w:rsidRDefault="006A4890" w:rsidP="006A4890">
      <w:pPr>
        <w:pStyle w:val="CRCoverPage"/>
        <w:rPr>
          <w:b/>
          <w:noProof/>
          <w:lang w:val="en-US"/>
        </w:rPr>
      </w:pPr>
      <w:r w:rsidRPr="00693E3A">
        <w:rPr>
          <w:b/>
          <w:noProof/>
          <w:lang w:val="en-US"/>
        </w:rPr>
        <w:t>1. Introduction</w:t>
      </w:r>
    </w:p>
    <w:p w14:paraId="49D59551" w14:textId="0165E903" w:rsidR="006A4890" w:rsidRDefault="006A4890" w:rsidP="006A4890">
      <w:pPr>
        <w:rPr>
          <w:noProof/>
        </w:rPr>
      </w:pPr>
      <w:r>
        <w:rPr>
          <w:noProof/>
        </w:rPr>
        <w:t xml:space="preserve">This contribution provides </w:t>
      </w:r>
      <w:r w:rsidR="00292E59">
        <w:rPr>
          <w:noProof/>
        </w:rPr>
        <w:t xml:space="preserve">a </w:t>
      </w:r>
      <w:r>
        <w:rPr>
          <w:noProof/>
        </w:rPr>
        <w:t>skeleton for</w:t>
      </w:r>
      <w:r w:rsidR="00292E59">
        <w:rPr>
          <w:noProof/>
        </w:rPr>
        <w:t xml:space="preserve"> a</w:t>
      </w:r>
      <w:r>
        <w:rPr>
          <w:noProof/>
        </w:rPr>
        <w:t xml:space="preserve"> new TR for </w:t>
      </w:r>
      <w:r w:rsidR="00B179AC">
        <w:rPr>
          <w:noProof/>
        </w:rPr>
        <w:t xml:space="preserve">the </w:t>
      </w:r>
      <w:r>
        <w:rPr>
          <w:noProof/>
        </w:rPr>
        <w:t>s</w:t>
      </w:r>
      <w:r w:rsidRPr="006D0C4E">
        <w:rPr>
          <w:noProof/>
        </w:rPr>
        <w:t xml:space="preserve">tudy on </w:t>
      </w:r>
      <w:r w:rsidRPr="006A4890">
        <w:rPr>
          <w:noProof/>
        </w:rPr>
        <w:t xml:space="preserve">logging and recording </w:t>
      </w:r>
      <w:r>
        <w:rPr>
          <w:noProof/>
        </w:rPr>
        <w:t>of</w:t>
      </w:r>
      <w:r w:rsidRPr="000C5B5E">
        <w:rPr>
          <w:noProof/>
        </w:rPr>
        <w:t xml:space="preserve"> mission critical services</w:t>
      </w:r>
      <w:r>
        <w:rPr>
          <w:noProof/>
        </w:rPr>
        <w:t>, Phase 2.</w:t>
      </w:r>
    </w:p>
    <w:p w14:paraId="21CE1C8B" w14:textId="77777777" w:rsidR="006A4890" w:rsidRPr="008A5E86" w:rsidRDefault="006A4890" w:rsidP="006A4890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B29CB59" w14:textId="77777777" w:rsidR="006A4890" w:rsidRPr="008A5E86" w:rsidRDefault="006A4890" w:rsidP="006A4890">
      <w:pPr>
        <w:rPr>
          <w:noProof/>
          <w:lang w:val="en-US"/>
        </w:rPr>
      </w:pPr>
      <w:r>
        <w:rPr>
          <w:noProof/>
          <w:lang w:val="en-US"/>
        </w:rPr>
        <w:t>Skeleton for a new TR.</w:t>
      </w:r>
    </w:p>
    <w:p w14:paraId="0D6B00C8" w14:textId="77777777" w:rsidR="006A4890" w:rsidRPr="00215ABA" w:rsidRDefault="006A4890" w:rsidP="006A4890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215ABA">
        <w:rPr>
          <w:b/>
          <w:noProof/>
        </w:rPr>
        <w:t>. Proposal</w:t>
      </w:r>
    </w:p>
    <w:p w14:paraId="5D09BE6A" w14:textId="6E8C47C9" w:rsidR="006A4890" w:rsidRPr="008A5E86" w:rsidRDefault="006A4890" w:rsidP="006A4890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</w:t>
      </w:r>
      <w:r>
        <w:rPr>
          <w:noProof/>
          <w:lang w:val="en-US"/>
        </w:rPr>
        <w:t xml:space="preserve">attached </w:t>
      </w:r>
      <w:r w:rsidR="00292E59">
        <w:rPr>
          <w:noProof/>
          <w:lang w:val="en-US"/>
        </w:rPr>
        <w:t xml:space="preserve">skeleton </w:t>
      </w:r>
      <w:r>
        <w:rPr>
          <w:noProof/>
          <w:lang w:val="en-US"/>
        </w:rPr>
        <w:t>as</w:t>
      </w:r>
      <w:r w:rsidRPr="00D658A3">
        <w:rPr>
          <w:noProof/>
          <w:lang w:val="en-US"/>
        </w:rPr>
        <w:t xml:space="preserve"> 3GPP TR </w:t>
      </w:r>
      <w:r>
        <w:rPr>
          <w:noProof/>
          <w:lang w:val="en-US"/>
        </w:rPr>
        <w:t>23.</w:t>
      </w:r>
      <w:r w:rsidR="00C37DD3">
        <w:rPr>
          <w:noProof/>
          <w:lang w:val="en-US"/>
        </w:rPr>
        <w:t>700-39</w:t>
      </w:r>
      <w:r>
        <w:rPr>
          <w:noProof/>
          <w:lang w:val="en-US"/>
        </w:rPr>
        <w:t>v0.0.0.</w:t>
      </w:r>
    </w:p>
    <w:p w14:paraId="59DAC677" w14:textId="77777777" w:rsidR="006A4890" w:rsidRPr="008A5E86" w:rsidRDefault="006A4890" w:rsidP="006A4890">
      <w:pPr>
        <w:pBdr>
          <w:bottom w:val="single" w:sz="12" w:space="1" w:color="auto"/>
        </w:pBdr>
        <w:rPr>
          <w:noProof/>
          <w:lang w:val="en-US"/>
        </w:rPr>
      </w:pPr>
    </w:p>
    <w:p w14:paraId="38FCBAE4" w14:textId="77777777" w:rsidR="006A4890" w:rsidRPr="00C21836" w:rsidRDefault="006A4890" w:rsidP="006A4890">
      <w:pPr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noProof/>
          <w:lang w:val="en-US"/>
        </w:rPr>
        <w:t>See attached skeleton proposal.</w:t>
      </w:r>
    </w:p>
    <w:p w14:paraId="529A99BD" w14:textId="77777777" w:rsidR="006A4890" w:rsidRPr="00AD7C25" w:rsidRDefault="006A4890" w:rsidP="006A4890">
      <w:pPr>
        <w:rPr>
          <w:noProof/>
          <w:lang w:val="en-US"/>
        </w:rPr>
      </w:pPr>
    </w:p>
    <w:p w14:paraId="6B38AD88" w14:textId="77777777" w:rsidR="00C21836" w:rsidRPr="006A4890" w:rsidRDefault="00C21836" w:rsidP="006A4890"/>
    <w:sectPr w:rsidR="00C21836" w:rsidRPr="006A48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113309" w14:textId="77777777" w:rsidR="0072787A" w:rsidRDefault="0072787A">
      <w:r>
        <w:separator/>
      </w:r>
    </w:p>
  </w:endnote>
  <w:endnote w:type="continuationSeparator" w:id="0">
    <w:p w14:paraId="26C61A72" w14:textId="77777777" w:rsidR="0072787A" w:rsidRDefault="007278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E63A1" w14:textId="134D360A" w:rsidR="00184FE9" w:rsidRDefault="00184FE9" w:rsidP="00184FE9">
    <w:pPr>
      <w:pStyle w:val="Footer"/>
      <w:jc w:val="left"/>
    </w:pPr>
    <w:bookmarkStart w:id="1" w:name="TITUS1FooterPrimary"/>
    <w:r w:rsidRPr="00184FE9">
      <w:rPr>
        <w:b w:val="0"/>
        <w:i w:val="0"/>
        <w:color w:val="FFFFFF"/>
        <w:sz w:val="17"/>
      </w:rPr>
      <w:t>.</w:t>
    </w:r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492709" w14:textId="77777777" w:rsidR="0072787A" w:rsidRDefault="0072787A">
      <w:r>
        <w:separator/>
      </w:r>
    </w:p>
  </w:footnote>
  <w:footnote w:type="continuationSeparator" w:id="0">
    <w:p w14:paraId="7C11A953" w14:textId="77777777" w:rsidR="0072787A" w:rsidRDefault="007278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0" w:name="TITUS1HeaderPrimary"/>
    <w:r w:rsidRPr="00184FE9">
      <w:rPr>
        <w:b w:val="0"/>
        <w:color w:val="FFFFFF"/>
        <w:sz w:val="17"/>
      </w:rPr>
      <w:t>.</w:t>
    </w:r>
    <w:bookmarkEnd w:id="0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6621B" w14:textId="77777777" w:rsidR="00184FE9" w:rsidRDefault="00184FE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0102"/>
    <w:rsid w:val="000B6310"/>
    <w:rsid w:val="000C5D59"/>
    <w:rsid w:val="000C6598"/>
    <w:rsid w:val="000E7C88"/>
    <w:rsid w:val="000F315B"/>
    <w:rsid w:val="000F73CB"/>
    <w:rsid w:val="000F76CD"/>
    <w:rsid w:val="00104AA4"/>
    <w:rsid w:val="00107AAB"/>
    <w:rsid w:val="0012798E"/>
    <w:rsid w:val="0013504C"/>
    <w:rsid w:val="00135915"/>
    <w:rsid w:val="001526CE"/>
    <w:rsid w:val="001553AD"/>
    <w:rsid w:val="0015571C"/>
    <w:rsid w:val="001562DA"/>
    <w:rsid w:val="00156707"/>
    <w:rsid w:val="00184FE9"/>
    <w:rsid w:val="001A1C18"/>
    <w:rsid w:val="001D7313"/>
    <w:rsid w:val="001E41F3"/>
    <w:rsid w:val="001E5A1C"/>
    <w:rsid w:val="001F4566"/>
    <w:rsid w:val="00202062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0A6D"/>
    <w:rsid w:val="00292E59"/>
    <w:rsid w:val="00297FD0"/>
    <w:rsid w:val="002A412E"/>
    <w:rsid w:val="002B1F0E"/>
    <w:rsid w:val="002B38EA"/>
    <w:rsid w:val="002C683F"/>
    <w:rsid w:val="002C7EBF"/>
    <w:rsid w:val="002D16C0"/>
    <w:rsid w:val="002E61CD"/>
    <w:rsid w:val="00302A4C"/>
    <w:rsid w:val="00307245"/>
    <w:rsid w:val="003131B7"/>
    <w:rsid w:val="003135FB"/>
    <w:rsid w:val="0033170D"/>
    <w:rsid w:val="0033282A"/>
    <w:rsid w:val="00332BBF"/>
    <w:rsid w:val="00347CAD"/>
    <w:rsid w:val="00370041"/>
    <w:rsid w:val="00370766"/>
    <w:rsid w:val="003905FB"/>
    <w:rsid w:val="003C08DA"/>
    <w:rsid w:val="003E29EF"/>
    <w:rsid w:val="003F00E8"/>
    <w:rsid w:val="003F5562"/>
    <w:rsid w:val="00400063"/>
    <w:rsid w:val="004103EB"/>
    <w:rsid w:val="004120CD"/>
    <w:rsid w:val="00412829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769C5"/>
    <w:rsid w:val="004818B1"/>
    <w:rsid w:val="00486FED"/>
    <w:rsid w:val="004900CE"/>
    <w:rsid w:val="0049014B"/>
    <w:rsid w:val="00491579"/>
    <w:rsid w:val="0049211E"/>
    <w:rsid w:val="0049670D"/>
    <w:rsid w:val="004A1BB0"/>
    <w:rsid w:val="004A5E08"/>
    <w:rsid w:val="004A6CE2"/>
    <w:rsid w:val="004B2E9C"/>
    <w:rsid w:val="004D5F95"/>
    <w:rsid w:val="004E302C"/>
    <w:rsid w:val="0050780D"/>
    <w:rsid w:val="00521039"/>
    <w:rsid w:val="00521FBF"/>
    <w:rsid w:val="00525DE5"/>
    <w:rsid w:val="0052615C"/>
    <w:rsid w:val="0056449A"/>
    <w:rsid w:val="005660BD"/>
    <w:rsid w:val="00567FC9"/>
    <w:rsid w:val="005725AF"/>
    <w:rsid w:val="00585996"/>
    <w:rsid w:val="0058703A"/>
    <w:rsid w:val="005A3F92"/>
    <w:rsid w:val="005A4024"/>
    <w:rsid w:val="005A405C"/>
    <w:rsid w:val="005B47D2"/>
    <w:rsid w:val="005B5D33"/>
    <w:rsid w:val="005C1635"/>
    <w:rsid w:val="005D40AB"/>
    <w:rsid w:val="005D5305"/>
    <w:rsid w:val="005E2C44"/>
    <w:rsid w:val="005E4909"/>
    <w:rsid w:val="00600DC4"/>
    <w:rsid w:val="00603517"/>
    <w:rsid w:val="00607CA1"/>
    <w:rsid w:val="006413AA"/>
    <w:rsid w:val="00642835"/>
    <w:rsid w:val="00647097"/>
    <w:rsid w:val="0065003E"/>
    <w:rsid w:val="00650A76"/>
    <w:rsid w:val="00665EA1"/>
    <w:rsid w:val="00681DA1"/>
    <w:rsid w:val="00690ED5"/>
    <w:rsid w:val="00693E3A"/>
    <w:rsid w:val="006960D0"/>
    <w:rsid w:val="006A0945"/>
    <w:rsid w:val="006A0FAB"/>
    <w:rsid w:val="006A241A"/>
    <w:rsid w:val="006A4890"/>
    <w:rsid w:val="006A6271"/>
    <w:rsid w:val="006C170D"/>
    <w:rsid w:val="006D0C4E"/>
    <w:rsid w:val="006D4207"/>
    <w:rsid w:val="006E21FB"/>
    <w:rsid w:val="007010B6"/>
    <w:rsid w:val="007039E5"/>
    <w:rsid w:val="00712A2B"/>
    <w:rsid w:val="00713847"/>
    <w:rsid w:val="00722FA4"/>
    <w:rsid w:val="00726946"/>
    <w:rsid w:val="0072787A"/>
    <w:rsid w:val="00731A0A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E0DCE"/>
    <w:rsid w:val="007E16D9"/>
    <w:rsid w:val="007F4FDC"/>
    <w:rsid w:val="00800104"/>
    <w:rsid w:val="00805C80"/>
    <w:rsid w:val="0080691C"/>
    <w:rsid w:val="00817868"/>
    <w:rsid w:val="00835308"/>
    <w:rsid w:val="00837283"/>
    <w:rsid w:val="00843C3D"/>
    <w:rsid w:val="00847D51"/>
    <w:rsid w:val="0085467E"/>
    <w:rsid w:val="00855E96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D069C"/>
    <w:rsid w:val="008E299D"/>
    <w:rsid w:val="008E448A"/>
    <w:rsid w:val="008F33A2"/>
    <w:rsid w:val="008F647C"/>
    <w:rsid w:val="008F686C"/>
    <w:rsid w:val="009012A3"/>
    <w:rsid w:val="00911348"/>
    <w:rsid w:val="00914BF7"/>
    <w:rsid w:val="00920F4D"/>
    <w:rsid w:val="00934B69"/>
    <w:rsid w:val="009359C8"/>
    <w:rsid w:val="00946F9E"/>
    <w:rsid w:val="00954242"/>
    <w:rsid w:val="00957D6A"/>
    <w:rsid w:val="009629EB"/>
    <w:rsid w:val="009754BB"/>
    <w:rsid w:val="009947C8"/>
    <w:rsid w:val="009A3CCE"/>
    <w:rsid w:val="009B560B"/>
    <w:rsid w:val="009C61B9"/>
    <w:rsid w:val="009E3297"/>
    <w:rsid w:val="009F327C"/>
    <w:rsid w:val="009F7FF6"/>
    <w:rsid w:val="00A06483"/>
    <w:rsid w:val="00A200DC"/>
    <w:rsid w:val="00A31A66"/>
    <w:rsid w:val="00A33D66"/>
    <w:rsid w:val="00A3669C"/>
    <w:rsid w:val="00A476F8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5813"/>
    <w:rsid w:val="00AD7C25"/>
    <w:rsid w:val="00AF79C3"/>
    <w:rsid w:val="00B05B9E"/>
    <w:rsid w:val="00B15EB6"/>
    <w:rsid w:val="00B179AC"/>
    <w:rsid w:val="00B258BB"/>
    <w:rsid w:val="00B35C6C"/>
    <w:rsid w:val="00B46356"/>
    <w:rsid w:val="00B660D7"/>
    <w:rsid w:val="00B66D06"/>
    <w:rsid w:val="00B74C22"/>
    <w:rsid w:val="00B754CE"/>
    <w:rsid w:val="00B8024E"/>
    <w:rsid w:val="00B841C8"/>
    <w:rsid w:val="00B95BA0"/>
    <w:rsid w:val="00B95BC8"/>
    <w:rsid w:val="00BA016E"/>
    <w:rsid w:val="00BB5DFC"/>
    <w:rsid w:val="00BC17CE"/>
    <w:rsid w:val="00BC7EB8"/>
    <w:rsid w:val="00BD1DA1"/>
    <w:rsid w:val="00BD279D"/>
    <w:rsid w:val="00BE06A7"/>
    <w:rsid w:val="00BF3DA1"/>
    <w:rsid w:val="00C02401"/>
    <w:rsid w:val="00C07199"/>
    <w:rsid w:val="00C1041E"/>
    <w:rsid w:val="00C123D3"/>
    <w:rsid w:val="00C1723F"/>
    <w:rsid w:val="00C217B8"/>
    <w:rsid w:val="00C21836"/>
    <w:rsid w:val="00C218F9"/>
    <w:rsid w:val="00C35B9B"/>
    <w:rsid w:val="00C37DD3"/>
    <w:rsid w:val="00C47E99"/>
    <w:rsid w:val="00C524DD"/>
    <w:rsid w:val="00C54F42"/>
    <w:rsid w:val="00C61362"/>
    <w:rsid w:val="00C824D0"/>
    <w:rsid w:val="00C913A1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45BD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1F39"/>
    <w:rsid w:val="00D54E8C"/>
    <w:rsid w:val="00D65026"/>
    <w:rsid w:val="00D658A3"/>
    <w:rsid w:val="00D70D86"/>
    <w:rsid w:val="00D83BF8"/>
    <w:rsid w:val="00DA1AC4"/>
    <w:rsid w:val="00DA3A0F"/>
    <w:rsid w:val="00DA4A78"/>
    <w:rsid w:val="00DA75EC"/>
    <w:rsid w:val="00DC492A"/>
    <w:rsid w:val="00DD30F3"/>
    <w:rsid w:val="00DE37E9"/>
    <w:rsid w:val="00E00442"/>
    <w:rsid w:val="00E01BCD"/>
    <w:rsid w:val="00E1161B"/>
    <w:rsid w:val="00E20CD5"/>
    <w:rsid w:val="00E22736"/>
    <w:rsid w:val="00E2764E"/>
    <w:rsid w:val="00E32FD7"/>
    <w:rsid w:val="00E348FE"/>
    <w:rsid w:val="00E412FD"/>
    <w:rsid w:val="00E4191A"/>
    <w:rsid w:val="00E42C12"/>
    <w:rsid w:val="00E43851"/>
    <w:rsid w:val="00E50C3F"/>
    <w:rsid w:val="00E5646D"/>
    <w:rsid w:val="00E71595"/>
    <w:rsid w:val="00E74E32"/>
    <w:rsid w:val="00E81B1F"/>
    <w:rsid w:val="00E81BF9"/>
    <w:rsid w:val="00E84466"/>
    <w:rsid w:val="00E855CA"/>
    <w:rsid w:val="00E92CC3"/>
    <w:rsid w:val="00E946C2"/>
    <w:rsid w:val="00EB4FA3"/>
    <w:rsid w:val="00EB6884"/>
    <w:rsid w:val="00EB77F5"/>
    <w:rsid w:val="00ED4616"/>
    <w:rsid w:val="00ED5B7D"/>
    <w:rsid w:val="00EE376E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335EB"/>
    <w:rsid w:val="00F5389E"/>
    <w:rsid w:val="00F545AC"/>
    <w:rsid w:val="00F56BA7"/>
    <w:rsid w:val="00F610E7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jukka.vialen@airbus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107</Words>
  <Characters>875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Vialen, Jukka</cp:lastModifiedBy>
  <cp:revision>13</cp:revision>
  <cp:lastPrinted>1899-12-31T23:00:00Z</cp:lastPrinted>
  <dcterms:created xsi:type="dcterms:W3CDTF">2025-01-30T10:16:00Z</dcterms:created>
  <dcterms:modified xsi:type="dcterms:W3CDTF">2025-03-27T10:55:00Z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a1aacf14-1490-4e70-9dc4-bfedc57d9b13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